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78A95BAF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</w:t>
      </w:r>
      <w:r w:rsidR="009B75F2">
        <w:rPr>
          <w:b/>
          <w:i/>
          <w:sz w:val="28"/>
        </w:rPr>
        <w:t>9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3B1A5C42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</w:t>
            </w:r>
            <w:r w:rsidR="0076538F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1.0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6A9B6592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9B75F2" w:rsidRPr="009B75F2">
              <w:t>DC_7C_n5A-n78A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7184B83A" w:rsidR="00B25E50" w:rsidRDefault="009B75F2">
            <w:pPr>
              <w:pStyle w:val="CRCoverPage"/>
              <w:spacing w:after="0"/>
              <w:rPr>
                <w:b/>
                <w:caps/>
              </w:rPr>
            </w:pPr>
            <w:r w:rsidRPr="009B75F2">
              <w:t>DC_7C_n5A-n78A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MS Mincho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16F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0E47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38F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5F2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43B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61</Words>
  <Characters>469</Characters>
  <Application>Microsoft Office Word</Application>
  <DocSecurity>0</DocSecurity>
  <Lines>3</Lines>
  <Paragraphs>1</Paragraphs>
  <ScaleCrop>false</ScaleCrop>
  <Company>ETSI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6</cp:revision>
  <cp:lastPrinted>2020-02-05T15:54:00Z</cp:lastPrinted>
  <dcterms:created xsi:type="dcterms:W3CDTF">2022-05-23T09:34:00Z</dcterms:created>
  <dcterms:modified xsi:type="dcterms:W3CDTF">2022-05-23T12:45:00Z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